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803DC" w14:textId="77777777" w:rsidR="0034012C" w:rsidRDefault="0034012C" w:rsidP="0034012C">
      <w:pPr>
        <w:pStyle w:val="NoSpacing"/>
      </w:pPr>
      <w:r>
        <w:rPr>
          <w:u w:val="single"/>
        </w:rPr>
        <w:t>Thomas KYME, junior</w:t>
      </w:r>
      <w:r>
        <w:t xml:space="preserve">        (fl.1483)</w:t>
      </w:r>
    </w:p>
    <w:p w14:paraId="3F38F93F" w14:textId="77777777" w:rsidR="0034012C" w:rsidRDefault="0034012C" w:rsidP="0034012C">
      <w:pPr>
        <w:pStyle w:val="NoSpacing"/>
      </w:pPr>
    </w:p>
    <w:p w14:paraId="07BEB610" w14:textId="77777777" w:rsidR="0034012C" w:rsidRDefault="0034012C" w:rsidP="0034012C">
      <w:pPr>
        <w:pStyle w:val="NoSpacing"/>
      </w:pPr>
    </w:p>
    <w:p w14:paraId="3A5B44ED" w14:textId="77777777" w:rsidR="0034012C" w:rsidRDefault="0034012C" w:rsidP="0034012C">
      <w:pPr>
        <w:pStyle w:val="NoSpacing"/>
      </w:pPr>
      <w:r>
        <w:tab/>
        <w:t>1483</w:t>
      </w:r>
      <w:r>
        <w:tab/>
        <w:t xml:space="preserve">He and William Derby(q.v.) made a plaint of trespass against </w:t>
      </w:r>
    </w:p>
    <w:p w14:paraId="5A700C04" w14:textId="77777777" w:rsidR="0034012C" w:rsidRDefault="0034012C" w:rsidP="0034012C">
      <w:pPr>
        <w:pStyle w:val="NoSpacing"/>
      </w:pPr>
      <w:r>
        <w:tab/>
      </w:r>
      <w:r>
        <w:tab/>
        <w:t xml:space="preserve">William Clerk of </w:t>
      </w:r>
      <w:proofErr w:type="spellStart"/>
      <w:r>
        <w:t>Leverton</w:t>
      </w:r>
      <w:proofErr w:type="spellEnd"/>
      <w:r>
        <w:t>, Lincolnshire(q.v.).</w:t>
      </w:r>
    </w:p>
    <w:p w14:paraId="1789E014" w14:textId="77777777" w:rsidR="0034012C" w:rsidRDefault="0034012C" w:rsidP="0034012C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1F6624F4" w14:textId="77777777" w:rsidR="0034012C" w:rsidRDefault="0034012C" w:rsidP="0034012C">
      <w:pPr>
        <w:pStyle w:val="NoSpacing"/>
      </w:pPr>
    </w:p>
    <w:p w14:paraId="2CA45545" w14:textId="77777777" w:rsidR="0034012C" w:rsidRDefault="0034012C" w:rsidP="0034012C">
      <w:pPr>
        <w:pStyle w:val="NoSpacing"/>
      </w:pPr>
    </w:p>
    <w:p w14:paraId="37680D7C" w14:textId="77777777" w:rsidR="0034012C" w:rsidRDefault="0034012C" w:rsidP="0034012C">
      <w:pPr>
        <w:pStyle w:val="NoSpacing"/>
      </w:pPr>
      <w:r>
        <w:t>21 December 2019</w:t>
      </w:r>
    </w:p>
    <w:p w14:paraId="2283CC7C" w14:textId="77777777" w:rsidR="006B2F86" w:rsidRPr="00E71FC3" w:rsidRDefault="003401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168EB" w14:textId="77777777" w:rsidR="0034012C" w:rsidRDefault="0034012C" w:rsidP="00E71FC3">
      <w:pPr>
        <w:spacing w:after="0" w:line="240" w:lineRule="auto"/>
      </w:pPr>
      <w:r>
        <w:separator/>
      </w:r>
    </w:p>
  </w:endnote>
  <w:endnote w:type="continuationSeparator" w:id="0">
    <w:p w14:paraId="12E5B5F5" w14:textId="77777777" w:rsidR="0034012C" w:rsidRDefault="003401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2548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886C4" w14:textId="77777777" w:rsidR="0034012C" w:rsidRDefault="0034012C" w:rsidP="00E71FC3">
      <w:pPr>
        <w:spacing w:after="0" w:line="240" w:lineRule="auto"/>
      </w:pPr>
      <w:r>
        <w:separator/>
      </w:r>
    </w:p>
  </w:footnote>
  <w:footnote w:type="continuationSeparator" w:id="0">
    <w:p w14:paraId="1948AC45" w14:textId="77777777" w:rsidR="0034012C" w:rsidRDefault="003401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12C"/>
    <w:rsid w:val="001A7C09"/>
    <w:rsid w:val="0034012C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F0BE9"/>
  <w15:chartTrackingRefBased/>
  <w15:docId w15:val="{6E496179-838B-49C5-8E08-345025FF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401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2020-01-18T17:38:00Z</dcterms:created>
  <dcterms:modified xsi:type="dcterms:W3CDTF">2020-01-18T17:38:00Z</dcterms:modified>
</cp:coreProperties>
</file>